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61A95" w14:textId="1C2AF6CD" w:rsidR="0099481B" w:rsidRDefault="0099481B" w:rsidP="009948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Philip BOTELERE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d.1519)</w:t>
      </w:r>
    </w:p>
    <w:p w14:paraId="06B1026B" w14:textId="77777777" w:rsidR="0099481B" w:rsidRDefault="0099481B" w:rsidP="009948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Pulverbatch</w:t>
      </w:r>
      <w:proofErr w:type="spellEnd"/>
      <w:r>
        <w:rPr>
          <w:rFonts w:ascii="Times New Roman" w:hAnsi="Times New Roman" w:cs="Times New Roman"/>
          <w:sz w:val="24"/>
          <w:szCs w:val="24"/>
        </w:rPr>
        <w:t>, Herefordshire.</w:t>
      </w:r>
    </w:p>
    <w:p w14:paraId="374AE4D9" w14:textId="77793261" w:rsidR="0099481B" w:rsidRDefault="0099481B" w:rsidP="009948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8EA86C" w14:textId="1EE03ABC" w:rsidR="0099481B" w:rsidRDefault="0099481B" w:rsidP="009948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3A0FBF" w14:textId="00CEE189" w:rsidR="0099481B" w:rsidRDefault="0099481B" w:rsidP="009948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Jun.1458</w:t>
      </w:r>
      <w:r>
        <w:rPr>
          <w:rFonts w:ascii="Times New Roman" w:hAnsi="Times New Roman" w:cs="Times New Roman"/>
          <w:sz w:val="24"/>
          <w:szCs w:val="24"/>
        </w:rPr>
        <w:tab/>
        <w:t>He became Rector.</w:t>
      </w:r>
    </w:p>
    <w:p w14:paraId="1BAEE511" w14:textId="3187688C" w:rsidR="0099481B" w:rsidRDefault="0099481B" w:rsidP="009948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6F77B1">
          <w:rPr>
            <w:rStyle w:val="Hyperlink"/>
            <w:rFonts w:ascii="Times New Roman" w:hAnsi="Times New Roman" w:cs="Times New Roman"/>
            <w:sz w:val="24"/>
            <w:szCs w:val="24"/>
          </w:rPr>
          <w:t>www.melocki.org.uk/diocese/Pulverbatch.html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2C28DDD" w14:textId="4C2EB609" w:rsidR="0099481B" w:rsidRDefault="0099481B" w:rsidP="009948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Apr.1519</w:t>
      </w:r>
      <w:r>
        <w:rPr>
          <w:rFonts w:ascii="Times New Roman" w:hAnsi="Times New Roman" w:cs="Times New Roman"/>
          <w:sz w:val="24"/>
          <w:szCs w:val="24"/>
        </w:rPr>
        <w:tab/>
        <w:t>He had died by this time.   (ibid.)</w:t>
      </w:r>
    </w:p>
    <w:p w14:paraId="370A4F03" w14:textId="2185F478" w:rsidR="0099481B" w:rsidRDefault="0099481B" w:rsidP="009948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0052EC" w14:textId="4679EB78" w:rsidR="0099481B" w:rsidRDefault="0099481B" w:rsidP="009948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4B3C3A" w14:textId="7827FB83" w:rsidR="0099481B" w:rsidRPr="0099481B" w:rsidRDefault="0099481B" w:rsidP="009948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April 2021</w:t>
      </w:r>
    </w:p>
    <w:p w14:paraId="063881FB" w14:textId="1C3905A2" w:rsidR="0099481B" w:rsidRPr="0099481B" w:rsidRDefault="0099481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CCE807" w14:textId="77777777" w:rsidR="00945023" w:rsidRDefault="0094502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B3BE3D" w14:textId="77777777" w:rsidR="00945023" w:rsidRPr="00945023" w:rsidRDefault="0094502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945023" w:rsidRPr="009450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2EA44" w14:textId="77777777" w:rsidR="003E5D20" w:rsidRDefault="003E5D20" w:rsidP="009139A6">
      <w:r>
        <w:separator/>
      </w:r>
    </w:p>
  </w:endnote>
  <w:endnote w:type="continuationSeparator" w:id="0">
    <w:p w14:paraId="08689FA8" w14:textId="77777777" w:rsidR="003E5D20" w:rsidRDefault="003E5D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09D26" w14:textId="77777777" w:rsidR="003E5D20" w:rsidRDefault="003E5D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73A13" w14:textId="77777777" w:rsidR="003E5D20" w:rsidRPr="009139A6" w:rsidRDefault="003E5D20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B9931" w14:textId="77777777" w:rsidR="003E5D20" w:rsidRDefault="003E5D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0DD1E" w14:textId="77777777" w:rsidR="003E5D20" w:rsidRDefault="003E5D20" w:rsidP="009139A6">
      <w:r>
        <w:separator/>
      </w:r>
    </w:p>
  </w:footnote>
  <w:footnote w:type="continuationSeparator" w:id="0">
    <w:p w14:paraId="3BEFE2A0" w14:textId="77777777" w:rsidR="003E5D20" w:rsidRDefault="003E5D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363D4" w14:textId="77777777" w:rsidR="003E5D20" w:rsidRDefault="003E5D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6AF6D" w14:textId="77777777" w:rsidR="003E5D20" w:rsidRDefault="003E5D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ADAF2" w14:textId="77777777" w:rsidR="003E5D20" w:rsidRDefault="003E5D2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EBC"/>
    <w:rsid w:val="000666E0"/>
    <w:rsid w:val="000666E9"/>
    <w:rsid w:val="001D7EBC"/>
    <w:rsid w:val="002510B7"/>
    <w:rsid w:val="003E5D20"/>
    <w:rsid w:val="005C130B"/>
    <w:rsid w:val="006A0485"/>
    <w:rsid w:val="00826F5C"/>
    <w:rsid w:val="009139A6"/>
    <w:rsid w:val="009448BB"/>
    <w:rsid w:val="00945023"/>
    <w:rsid w:val="0099481B"/>
    <w:rsid w:val="00A3176C"/>
    <w:rsid w:val="00AE65F8"/>
    <w:rsid w:val="00BA00AB"/>
    <w:rsid w:val="00C66C58"/>
    <w:rsid w:val="00CB4ED9"/>
    <w:rsid w:val="00E9329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489C3"/>
  <w15:chartTrackingRefBased/>
  <w15:docId w15:val="{9CDDC683-3379-480A-B5D4-1F95188F4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4502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4502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4502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Pulverbatch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107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2021-04-23T18:34:00Z</dcterms:created>
  <dcterms:modified xsi:type="dcterms:W3CDTF">2021-04-23T20:28:00Z</dcterms:modified>
</cp:coreProperties>
</file>